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56A1F" w14:textId="31E491D9" w:rsidR="006B2F86" w:rsidRDefault="004F19D0" w:rsidP="00E71FC3">
      <w:pPr>
        <w:pStyle w:val="NoSpacing"/>
      </w:pPr>
      <w:r>
        <w:rPr>
          <w:u w:val="single"/>
        </w:rPr>
        <w:t>Elizabeth WIGSTON</w:t>
      </w:r>
      <w:r>
        <w:t xml:space="preserve">      (fl.1470)</w:t>
      </w:r>
    </w:p>
    <w:p w14:paraId="28BBF5A5" w14:textId="21C90C2B" w:rsidR="004F19D0" w:rsidRDefault="004F19D0" w:rsidP="00E71FC3">
      <w:pPr>
        <w:pStyle w:val="NoSpacing"/>
      </w:pPr>
      <w:r>
        <w:t>of Leicester.</w:t>
      </w:r>
    </w:p>
    <w:p w14:paraId="38E4A12B" w14:textId="3607B667" w:rsidR="004F19D0" w:rsidRDefault="004F19D0" w:rsidP="00E71FC3">
      <w:pPr>
        <w:pStyle w:val="NoSpacing"/>
      </w:pPr>
    </w:p>
    <w:p w14:paraId="60ED67B4" w14:textId="0EB05FE0" w:rsidR="004F19D0" w:rsidRDefault="004F19D0" w:rsidP="00E71FC3">
      <w:pPr>
        <w:pStyle w:val="NoSpacing"/>
      </w:pPr>
    </w:p>
    <w:p w14:paraId="1F5AD50A" w14:textId="309752D1" w:rsidR="004F19D0" w:rsidRDefault="004F19D0" w:rsidP="004F19D0">
      <w:pPr>
        <w:pStyle w:val="NoSpacing"/>
      </w:pPr>
      <w:r>
        <w:t>= John (d.1512/3)(q.v.).    (H.P. p.948)</w:t>
      </w:r>
    </w:p>
    <w:p w14:paraId="3850DB64" w14:textId="4D02D731" w:rsidR="004F19D0" w:rsidRDefault="004F19D0" w:rsidP="004F19D0">
      <w:pPr>
        <w:pStyle w:val="NoSpacing"/>
      </w:pPr>
      <w:r>
        <w:t>Sons:   William, Thomas, Roger.   (ibid.)</w:t>
      </w:r>
    </w:p>
    <w:p w14:paraId="01065137" w14:textId="6A66595C" w:rsidR="004F19D0" w:rsidRDefault="004F19D0" w:rsidP="004F19D0">
      <w:pPr>
        <w:pStyle w:val="NoSpacing"/>
      </w:pPr>
    </w:p>
    <w:p w14:paraId="737F08F8" w14:textId="6B8802A2" w:rsidR="004F19D0" w:rsidRDefault="004F19D0" w:rsidP="004F19D0">
      <w:pPr>
        <w:pStyle w:val="NoSpacing"/>
      </w:pPr>
    </w:p>
    <w:p w14:paraId="5BD9FA75" w14:textId="7A04CF67" w:rsidR="004F19D0" w:rsidRPr="004F19D0" w:rsidRDefault="004F19D0" w:rsidP="004F19D0">
      <w:pPr>
        <w:pStyle w:val="NoSpacing"/>
      </w:pPr>
      <w:r>
        <w:t>14 December 2019</w:t>
      </w:r>
      <w:bookmarkStart w:id="0" w:name="_GoBack"/>
      <w:bookmarkEnd w:id="0"/>
    </w:p>
    <w:sectPr w:rsidR="004F19D0" w:rsidRPr="004F19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A79F5" w14:textId="77777777" w:rsidR="004F19D0" w:rsidRDefault="004F19D0" w:rsidP="00E71FC3">
      <w:pPr>
        <w:spacing w:after="0" w:line="240" w:lineRule="auto"/>
      </w:pPr>
      <w:r>
        <w:separator/>
      </w:r>
    </w:p>
  </w:endnote>
  <w:endnote w:type="continuationSeparator" w:id="0">
    <w:p w14:paraId="5EAB692C" w14:textId="77777777" w:rsidR="004F19D0" w:rsidRDefault="004F19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9F7C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51BDB" w14:textId="77777777" w:rsidR="004F19D0" w:rsidRDefault="004F19D0" w:rsidP="00E71FC3">
      <w:pPr>
        <w:spacing w:after="0" w:line="240" w:lineRule="auto"/>
      </w:pPr>
      <w:r>
        <w:separator/>
      </w:r>
    </w:p>
  </w:footnote>
  <w:footnote w:type="continuationSeparator" w:id="0">
    <w:p w14:paraId="1EAA4742" w14:textId="77777777" w:rsidR="004F19D0" w:rsidRDefault="004F19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D0"/>
    <w:rsid w:val="001A7C09"/>
    <w:rsid w:val="004F19D0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CD4DE"/>
  <w15:chartTrackingRefBased/>
  <w15:docId w15:val="{2745EE2A-6E17-4AD5-ABE6-8397B8AC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2019-12-14T20:27:00Z</dcterms:created>
  <dcterms:modified xsi:type="dcterms:W3CDTF">2019-12-14T20:30:00Z</dcterms:modified>
</cp:coreProperties>
</file>